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E508A" w14:textId="2F865C75" w:rsidR="001E501D" w:rsidRDefault="001E501D" w:rsidP="001E501D">
      <w:pPr>
        <w:pStyle w:val="NoSpacing"/>
      </w:pPr>
      <w:r>
        <w:rPr>
          <w:u w:val="single"/>
        </w:rPr>
        <w:t>Robert SWAYNE</w:t>
      </w:r>
      <w:r>
        <w:t xml:space="preserve">    </w:t>
      </w:r>
      <w:proofErr w:type="gramStart"/>
      <w:r>
        <w:t xml:space="preserve">   (</w:t>
      </w:r>
      <w:proofErr w:type="gramEnd"/>
      <w:r>
        <w:t>1480 – 1550)</w:t>
      </w:r>
    </w:p>
    <w:p w14:paraId="1CB567AE" w14:textId="77777777" w:rsidR="001E501D" w:rsidRDefault="001E501D" w:rsidP="001E501D">
      <w:pPr>
        <w:pStyle w:val="NoSpacing"/>
      </w:pPr>
    </w:p>
    <w:p w14:paraId="0BE02A2E" w14:textId="77777777" w:rsidR="001E501D" w:rsidRDefault="001E501D" w:rsidP="001E501D">
      <w:pPr>
        <w:pStyle w:val="NoSpacing"/>
      </w:pPr>
    </w:p>
    <w:p w14:paraId="01DC3414" w14:textId="2A95BF0A" w:rsidR="001E501D" w:rsidRDefault="001E501D" w:rsidP="001E501D">
      <w:pPr>
        <w:pStyle w:val="NoSpacing"/>
      </w:pPr>
      <w:r>
        <w:t xml:space="preserve">Son of William </w:t>
      </w:r>
      <w:proofErr w:type="gramStart"/>
      <w:r>
        <w:t>Swayne(</w:t>
      </w:r>
      <w:proofErr w:type="gramEnd"/>
      <w:r>
        <w:t>d.1500)(q.v.).</w:t>
      </w:r>
    </w:p>
    <w:p w14:paraId="0E60A84C" w14:textId="673AE411" w:rsidR="001E501D" w:rsidRDefault="001E501D" w:rsidP="001E501D">
      <w:pPr>
        <w:pStyle w:val="NoSpacing"/>
      </w:pPr>
      <w:r>
        <w:t>(FamilySearch)</w:t>
      </w:r>
    </w:p>
    <w:p w14:paraId="5FBE9611" w14:textId="38FED2A7" w:rsidR="001E501D" w:rsidRDefault="001E501D" w:rsidP="001E501D">
      <w:pPr>
        <w:pStyle w:val="NoSpacing"/>
      </w:pPr>
      <w:r>
        <w:t>= Mary Arnold.    (ibid.)</w:t>
      </w:r>
    </w:p>
    <w:p w14:paraId="25EC32A7" w14:textId="77777777" w:rsidR="001E501D" w:rsidRDefault="001E501D" w:rsidP="001E501D">
      <w:pPr>
        <w:pStyle w:val="NoSpacing"/>
      </w:pPr>
    </w:p>
    <w:p w14:paraId="07588A43" w14:textId="77777777" w:rsidR="001E501D" w:rsidRDefault="001E501D" w:rsidP="001E501D">
      <w:pPr>
        <w:pStyle w:val="NoSpacing"/>
      </w:pPr>
    </w:p>
    <w:p w14:paraId="6C9812F0" w14:textId="6E8BB66B" w:rsidR="001E501D" w:rsidRDefault="001E501D" w:rsidP="001E501D">
      <w:pPr>
        <w:pStyle w:val="NoSpacing"/>
      </w:pPr>
      <w:r>
        <w:tab/>
        <w:t>1480</w:t>
      </w:r>
      <w:r>
        <w:tab/>
        <w:t xml:space="preserve">He was born in </w:t>
      </w:r>
      <w:proofErr w:type="spellStart"/>
      <w:r>
        <w:t>Binfield</w:t>
      </w:r>
      <w:proofErr w:type="spellEnd"/>
      <w:r>
        <w:t>, Shropshire.   (ibid.)</w:t>
      </w:r>
    </w:p>
    <w:p w14:paraId="7D69A803" w14:textId="1A8F8F9D" w:rsidR="001E501D" w:rsidRDefault="001E501D" w:rsidP="001E501D">
      <w:pPr>
        <w:pStyle w:val="NoSpacing"/>
      </w:pPr>
      <w:r>
        <w:t>15 Feb.1557</w:t>
      </w:r>
      <w:r>
        <w:tab/>
        <w:t xml:space="preserve">He died in </w:t>
      </w:r>
      <w:proofErr w:type="spellStart"/>
      <w:r>
        <w:t>Binfield</w:t>
      </w:r>
      <w:proofErr w:type="spellEnd"/>
      <w:r>
        <w:t>.     (ibid.)</w:t>
      </w:r>
    </w:p>
    <w:p w14:paraId="627D11C0" w14:textId="77777777" w:rsidR="001E501D" w:rsidRDefault="001E501D" w:rsidP="001E501D">
      <w:pPr>
        <w:pStyle w:val="NoSpacing"/>
      </w:pPr>
    </w:p>
    <w:p w14:paraId="7F6AB0B9" w14:textId="77777777" w:rsidR="001E501D" w:rsidRDefault="001E501D" w:rsidP="001E501D">
      <w:pPr>
        <w:pStyle w:val="NoSpacing"/>
      </w:pPr>
    </w:p>
    <w:p w14:paraId="2203BF0D" w14:textId="241DD624" w:rsidR="001E501D" w:rsidRPr="001E501D" w:rsidRDefault="001E501D" w:rsidP="001E501D">
      <w:pPr>
        <w:pStyle w:val="NoSpacing"/>
      </w:pPr>
      <w:r>
        <w:t>5 September 2023</w:t>
      </w:r>
    </w:p>
    <w:sectPr w:rsidR="001E501D" w:rsidRPr="001E50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827DB" w14:textId="77777777" w:rsidR="005D184F" w:rsidRDefault="005D184F" w:rsidP="009139A6">
      <w:r>
        <w:separator/>
      </w:r>
    </w:p>
  </w:endnote>
  <w:endnote w:type="continuationSeparator" w:id="0">
    <w:p w14:paraId="7D20AE40" w14:textId="77777777" w:rsidR="005D184F" w:rsidRDefault="005D18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FB46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B17F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1F93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251A0" w14:textId="77777777" w:rsidR="005D184F" w:rsidRDefault="005D184F" w:rsidP="009139A6">
      <w:r>
        <w:separator/>
      </w:r>
    </w:p>
  </w:footnote>
  <w:footnote w:type="continuationSeparator" w:id="0">
    <w:p w14:paraId="4025B41F" w14:textId="77777777" w:rsidR="005D184F" w:rsidRDefault="005D18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5D75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B649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5EBB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84F"/>
    <w:rsid w:val="000666E0"/>
    <w:rsid w:val="001E501D"/>
    <w:rsid w:val="002510B7"/>
    <w:rsid w:val="005C130B"/>
    <w:rsid w:val="005D184F"/>
    <w:rsid w:val="007E4CDF"/>
    <w:rsid w:val="007E4F7A"/>
    <w:rsid w:val="00826F5C"/>
    <w:rsid w:val="008B234F"/>
    <w:rsid w:val="009139A6"/>
    <w:rsid w:val="009448BB"/>
    <w:rsid w:val="00947624"/>
    <w:rsid w:val="00A3176C"/>
    <w:rsid w:val="00AE65F8"/>
    <w:rsid w:val="00BA00AB"/>
    <w:rsid w:val="00C016B9"/>
    <w:rsid w:val="00CA0369"/>
    <w:rsid w:val="00CB4ED9"/>
    <w:rsid w:val="00CF781E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5AD4EF"/>
  <w15:chartTrackingRefBased/>
  <w15:docId w15:val="{FC21251F-F276-4557-8F76-7921B01E8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742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2023-09-04T20:11:00Z</dcterms:created>
  <dcterms:modified xsi:type="dcterms:W3CDTF">2023-09-05T08:41:00Z</dcterms:modified>
</cp:coreProperties>
</file>